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20E7" w:rsidRDefault="00C020E7">
      <w:pPr>
        <w:rPr>
          <w:sz w:val="2"/>
          <w:szCs w:val="2"/>
        </w:rPr>
      </w:pPr>
      <w:r w:rsidRPr="00086BC5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C020E7" w:rsidRPr="00086BC5" w:rsidRDefault="00C020E7">
      <w:pPr>
        <w:rPr>
          <w:sz w:val="2"/>
          <w:szCs w:val="2"/>
          <w:lang w:val="ru-RU"/>
        </w:rPr>
      </w:pPr>
      <w:r w:rsidRPr="00ED19BB">
        <w:rPr>
          <w:noProof/>
          <w:lang w:val="ru-RU" w:eastAsia="ru-RU"/>
        </w:rPr>
        <w:pict>
          <v:shape id="Рисунок 2" o:spid="_x0000_i1026" type="#_x0000_t75" style="width:513.75pt;height:705.75pt;visibility:visible">
            <v:imagedata r:id="rId5" o:title=""/>
          </v:shape>
        </w:pict>
      </w:r>
      <w:r w:rsidRPr="00086BC5">
        <w:rPr>
          <w:lang w:val="ru-RU"/>
        </w:rPr>
        <w:br w:type="page"/>
      </w:r>
    </w:p>
    <w:p w:rsidR="00C020E7" w:rsidRDefault="00C020E7">
      <w:pPr>
        <w:rPr>
          <w:sz w:val="2"/>
          <w:szCs w:val="2"/>
        </w:rPr>
      </w:pPr>
      <w:r w:rsidRPr="00086BC5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486"/>
        <w:gridCol w:w="1471"/>
        <w:gridCol w:w="1739"/>
        <w:gridCol w:w="4810"/>
        <w:gridCol w:w="968"/>
      </w:tblGrid>
      <w:tr w:rsidR="00C020E7" w:rsidRPr="004970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C020E7" w:rsidRPr="00497077" w:rsidRDefault="00C020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020E7" w:rsidRPr="00086BC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сформировать систему знаний и ценностных ориентаций об экологической культуре учителя как интегральном понятии и качестве личности, обеспечивающим адаптацию, осознание и творчество человека в антропогенно измененной окружающей среде.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об научно-географических основах геоэкологической культуры;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психолого-педагогические основы геоэкологической культуры;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проанализировать особенности теории и методики геоэкологического образования;</w:t>
            </w:r>
          </w:p>
        </w:tc>
      </w:tr>
      <w:tr w:rsidR="00C020E7" w:rsidRPr="00086B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модели формирования геоэкологической культуры.</w:t>
            </w:r>
          </w:p>
        </w:tc>
      </w:tr>
      <w:tr w:rsidR="00C020E7" w:rsidRPr="00086BC5">
        <w:trPr>
          <w:trHeight w:hRule="exact" w:val="277"/>
        </w:trPr>
        <w:tc>
          <w:tcPr>
            <w:tcW w:w="76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020E7" w:rsidRPr="004970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C020E7" w:rsidRPr="00086BC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(педагогический)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проблемы естествознания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(педагогический)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проблемы естествознания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C020E7" w:rsidRPr="004970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сопровождение проектов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для устойчивого развития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экологического образования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C020E7" w:rsidRPr="004970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экологического образования</w:t>
            </w:r>
          </w:p>
        </w:tc>
      </w:tr>
      <w:tr w:rsidR="00C020E7" w:rsidRPr="00497077">
        <w:trPr>
          <w:trHeight w:hRule="exact" w:val="277"/>
        </w:trPr>
        <w:tc>
          <w:tcPr>
            <w:tcW w:w="766" w:type="dxa"/>
          </w:tcPr>
          <w:p w:rsidR="00C020E7" w:rsidRPr="00497077" w:rsidRDefault="00C020E7"/>
        </w:tc>
        <w:tc>
          <w:tcPr>
            <w:tcW w:w="511" w:type="dxa"/>
          </w:tcPr>
          <w:p w:rsidR="00C020E7" w:rsidRPr="00497077" w:rsidRDefault="00C020E7"/>
        </w:tc>
        <w:tc>
          <w:tcPr>
            <w:tcW w:w="1560" w:type="dxa"/>
          </w:tcPr>
          <w:p w:rsidR="00C020E7" w:rsidRPr="00497077" w:rsidRDefault="00C020E7"/>
        </w:tc>
        <w:tc>
          <w:tcPr>
            <w:tcW w:w="1844" w:type="dxa"/>
          </w:tcPr>
          <w:p w:rsidR="00C020E7" w:rsidRPr="00497077" w:rsidRDefault="00C020E7"/>
        </w:tc>
        <w:tc>
          <w:tcPr>
            <w:tcW w:w="5104" w:type="dxa"/>
          </w:tcPr>
          <w:p w:rsidR="00C020E7" w:rsidRPr="00497077" w:rsidRDefault="00C020E7"/>
        </w:tc>
        <w:tc>
          <w:tcPr>
            <w:tcW w:w="993" w:type="dxa"/>
          </w:tcPr>
          <w:p w:rsidR="00C020E7" w:rsidRPr="00497077" w:rsidRDefault="00C020E7"/>
        </w:tc>
      </w:tr>
      <w:tr w:rsidR="00C020E7" w:rsidRPr="00086BC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20E7" w:rsidRPr="00086BC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значимость развития экологической культуры учителя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развития экологической культуры учителя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стратегию развития экологической культуры учителя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значимость развития экологической культуры учителя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процесс самовоспитания экологической культуры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творческий потенциал в развитиии экологической культуры учителя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развития экологической культуры учителя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развития экологической культуры учителя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с целью формирования экологической культуры учителя</w:t>
            </w:r>
          </w:p>
        </w:tc>
      </w:tr>
      <w:tr w:rsidR="00C020E7" w:rsidRPr="00086BC5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ОПК-5:      способностью к активной социальной мобильности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экологической культуры учителя как важного социально-значимого качества личности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учебной деятельности в целью развития  экологической культуры учителя</w:t>
            </w:r>
          </w:p>
        </w:tc>
      </w:tr>
      <w:tr w:rsidR="00C020E7" w:rsidRPr="00086BC5">
        <w:trPr>
          <w:trHeight w:hRule="exact" w:val="39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социально-значимой деятельности как показателя экологической культуры</w:t>
            </w:r>
          </w:p>
        </w:tc>
      </w:tr>
    </w:tbl>
    <w:p w:rsidR="00C020E7" w:rsidRPr="00086BC5" w:rsidRDefault="00C020E7">
      <w:pPr>
        <w:rPr>
          <w:sz w:val="2"/>
          <w:szCs w:val="2"/>
          <w:lang w:val="ru-RU"/>
        </w:rPr>
      </w:pPr>
      <w:r w:rsidRPr="00086BC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5"/>
        <w:gridCol w:w="207"/>
        <w:gridCol w:w="262"/>
        <w:gridCol w:w="2969"/>
        <w:gridCol w:w="959"/>
        <w:gridCol w:w="693"/>
        <w:gridCol w:w="1111"/>
        <w:gridCol w:w="1245"/>
        <w:gridCol w:w="678"/>
        <w:gridCol w:w="403"/>
        <w:gridCol w:w="968"/>
      </w:tblGrid>
      <w:tr w:rsidR="00C020E7" w:rsidRPr="004970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1135" w:type="dxa"/>
          </w:tcPr>
          <w:p w:rsidR="00C020E7" w:rsidRPr="00497077" w:rsidRDefault="00C020E7"/>
        </w:tc>
        <w:tc>
          <w:tcPr>
            <w:tcW w:w="1277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426" w:type="dxa"/>
          </w:tcPr>
          <w:p w:rsidR="00C020E7" w:rsidRPr="00497077" w:rsidRDefault="00C020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020E7" w:rsidRPr="004970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учителя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элементы социально-значимых экологических мероприятий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социально-значимые экологические мероприятия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процесс учебной и внеучебной деятельности с позиции экологической культуры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020E7" w:rsidRPr="00086BC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элементами организации социально-значимых экологических мероприятий как показателей экорлогической культуры учителя</w:t>
            </w:r>
          </w:p>
        </w:tc>
      </w:tr>
      <w:tr w:rsidR="00C020E7" w:rsidRPr="00086BC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организации социально-значимых экологических мероприятий как показателей экорлогической культуры учителя</w:t>
            </w:r>
          </w:p>
        </w:tc>
      </w:tr>
      <w:tr w:rsidR="00C020E7" w:rsidRPr="00086BC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социально-значимых экологических мероприятий как показателей экорлогической культуры учителя</w:t>
            </w:r>
          </w:p>
        </w:tc>
      </w:tr>
      <w:tr w:rsidR="00C020E7" w:rsidRPr="00086BC5">
        <w:trPr>
          <w:trHeight w:hRule="exact" w:val="89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ПК-10: владением теоретическими знаниями и практическими навыками для педагогической работы в образовательных организациях, уметь грамотно осуществлять учебно-методическую деятельность по планированию экологического образования и образования для устойчивого развития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экологической культуры учителя на высоком уровне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экологической культуры учителя в основном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научно-методические основы экологической культуры учителя частично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020E7" w:rsidRPr="00086BC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экологической культуры учителя на высоком уровне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экологической культуры учителя в основном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теоретические и научно-методические основы экологической культуры учителя частично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экологической культуры учителя на высоком уровне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экологической культуры учителя в основном</w:t>
            </w:r>
          </w:p>
        </w:tc>
      </w:tr>
      <w:tr w:rsidR="00C020E7" w:rsidRPr="00086BC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экологической культуры учителя частично</w:t>
            </w:r>
          </w:p>
        </w:tc>
      </w:tr>
      <w:tr w:rsidR="00C020E7" w:rsidRPr="00086BC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020E7" w:rsidRPr="004970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основы для экологической культуры;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психолого-педагогические основы экологической культуры;</w:t>
            </w:r>
          </w:p>
        </w:tc>
      </w:tr>
      <w:tr w:rsidR="00C020E7" w:rsidRPr="00086BC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теории и методики экологического образования</w:t>
            </w:r>
          </w:p>
        </w:tc>
      </w:tr>
      <w:tr w:rsidR="00C020E7" w:rsidRPr="004970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раскрывать научные и психолого-педагогические основы экологической культуры;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объяснить особенности экологической культуры как ценностно-целевого компонента экологического образования;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находить и систематизировать методическую информацию об экологической культуре и использовать ее при реализации моделей ее формирования</w:t>
            </w:r>
          </w:p>
        </w:tc>
      </w:tr>
      <w:tr w:rsidR="00C020E7" w:rsidRPr="004970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обработки, анализа и синтеза экологической информации для использования теоретических знаний и ценностных ориентациях в учебной, научно-исследовательской и практической деятельности</w:t>
            </w:r>
          </w:p>
        </w:tc>
      </w:tr>
      <w:tr w:rsidR="00C020E7" w:rsidRPr="00086BC5">
        <w:trPr>
          <w:trHeight w:hRule="exact" w:val="277"/>
        </w:trPr>
        <w:tc>
          <w:tcPr>
            <w:tcW w:w="76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020E7" w:rsidRPr="004970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C020E7" w:rsidRPr="00086BC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Научные основы геоэкологической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4970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Геоэкологическая культура: понятие, актуальность формирования в образовании 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Экологизация культуры.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</w:tbl>
    <w:p w:rsidR="00C020E7" w:rsidRDefault="00C020E7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26"/>
        <w:gridCol w:w="3461"/>
        <w:gridCol w:w="909"/>
        <w:gridCol w:w="669"/>
        <w:gridCol w:w="1077"/>
        <w:gridCol w:w="1233"/>
        <w:gridCol w:w="658"/>
        <w:gridCol w:w="379"/>
        <w:gridCol w:w="928"/>
      </w:tblGrid>
      <w:tr w:rsidR="00C020E7" w:rsidRPr="004970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1135" w:type="dxa"/>
          </w:tcPr>
          <w:p w:rsidR="00C020E7" w:rsidRPr="00497077" w:rsidRDefault="00C020E7"/>
        </w:tc>
        <w:tc>
          <w:tcPr>
            <w:tcW w:w="1277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426" w:type="dxa"/>
          </w:tcPr>
          <w:p w:rsidR="00C020E7" w:rsidRPr="00497077" w:rsidRDefault="00C020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020E7" w:rsidRPr="00086BC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Психолого-педагогические основы экологической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Культорологическая и личностно- ориентированная парадигма современного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парадигма образования.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парадигма образования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экологическая культура в теории экологического образования.  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Экологические отношения к природе и их содержание.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Аксиологические основы экологической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аспекты экологизации современного образования.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подходы к формированию экологической культуры учителя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культура как процесс и результат экологизации географического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Л2.3Л3.1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086BC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3. Модели формирования экологической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Стратегические подходы и принципы формирования геоэкологической культуры.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Локально-краеведческая модель формирования геоэкологической культуры.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Регионально-национальная модель формирования геоэкологической культуры.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Глобальная модель формирования геоэкологической культуры.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Л2.4Л3.2 Л3.3</w:t>
            </w:r>
          </w:p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497077">
        <w:trPr>
          <w:trHeight w:hRule="exact" w:val="277"/>
        </w:trPr>
        <w:tc>
          <w:tcPr>
            <w:tcW w:w="993" w:type="dxa"/>
          </w:tcPr>
          <w:p w:rsidR="00C020E7" w:rsidRPr="00497077" w:rsidRDefault="00C020E7"/>
        </w:tc>
        <w:tc>
          <w:tcPr>
            <w:tcW w:w="3687" w:type="dxa"/>
          </w:tcPr>
          <w:p w:rsidR="00C020E7" w:rsidRPr="00497077" w:rsidRDefault="00C020E7"/>
        </w:tc>
        <w:tc>
          <w:tcPr>
            <w:tcW w:w="851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1135" w:type="dxa"/>
          </w:tcPr>
          <w:p w:rsidR="00C020E7" w:rsidRPr="00497077" w:rsidRDefault="00C020E7"/>
        </w:tc>
        <w:tc>
          <w:tcPr>
            <w:tcW w:w="1277" w:type="dxa"/>
          </w:tcPr>
          <w:p w:rsidR="00C020E7" w:rsidRPr="00497077" w:rsidRDefault="00C020E7"/>
        </w:tc>
        <w:tc>
          <w:tcPr>
            <w:tcW w:w="710" w:type="dxa"/>
          </w:tcPr>
          <w:p w:rsidR="00C020E7" w:rsidRPr="00497077" w:rsidRDefault="00C020E7"/>
        </w:tc>
        <w:tc>
          <w:tcPr>
            <w:tcW w:w="426" w:type="dxa"/>
          </w:tcPr>
          <w:p w:rsidR="00C020E7" w:rsidRPr="00497077" w:rsidRDefault="00C020E7"/>
        </w:tc>
        <w:tc>
          <w:tcPr>
            <w:tcW w:w="993" w:type="dxa"/>
          </w:tcPr>
          <w:p w:rsidR="00C020E7" w:rsidRPr="00497077" w:rsidRDefault="00C020E7"/>
        </w:tc>
      </w:tr>
      <w:tr w:rsidR="00C020E7" w:rsidRPr="004970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020E7" w:rsidRPr="00086BC5">
        <w:trPr>
          <w:trHeight w:hRule="exact" w:val="84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Экологическая культура: понятие, актуальность формирования в образовании 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</w:tbl>
    <w:p w:rsidR="00C020E7" w:rsidRPr="00086BC5" w:rsidRDefault="00C020E7">
      <w:pPr>
        <w:rPr>
          <w:sz w:val="2"/>
          <w:szCs w:val="2"/>
          <w:lang w:val="ru-RU"/>
        </w:rPr>
      </w:pPr>
      <w:r w:rsidRPr="00086BC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9"/>
        <w:gridCol w:w="1913"/>
        <w:gridCol w:w="1846"/>
        <w:gridCol w:w="3173"/>
        <w:gridCol w:w="1588"/>
        <w:gridCol w:w="961"/>
      </w:tblGrid>
      <w:tr w:rsidR="00C020E7" w:rsidRPr="004970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C020E7" w:rsidRPr="00497077" w:rsidRDefault="00C020E7"/>
        </w:tc>
        <w:tc>
          <w:tcPr>
            <w:tcW w:w="1702" w:type="dxa"/>
          </w:tcPr>
          <w:p w:rsidR="00C020E7" w:rsidRPr="00497077" w:rsidRDefault="00C020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020E7" w:rsidRPr="00497077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экологизации культуры.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Природоохранная культура.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рационального природопользования.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Экология и Экологическая культура.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Культурологическая личностно-ориентированная парадигма современного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Экологическая парадигма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Экологическая культура в теории и практике экологического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Экологическая ответственность.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Концепции экологического образования для устойчивого развития.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Психолого-педагогические аспекты экологизации современного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Экологическая культура как процесс и результат экологизации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Этапы развития геоэкологического образования.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Методические подходы в современном геоэкологическом образовании.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Ландшафтно-средовой подход.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Пространственно-временной подход.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Экогуманистический подход.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Принцип формирования экологической культуры.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Средовые идеи в формировании экологической культуры.</w:t>
            </w:r>
          </w:p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Модели формирования экологической культуры.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задания для индивидуальных и групповых проектов.</w:t>
            </w:r>
          </w:p>
        </w:tc>
      </w:tr>
      <w:tr w:rsidR="00C020E7" w:rsidRPr="00086BC5">
        <w:trPr>
          <w:trHeight w:hRule="exact" w:val="277"/>
        </w:trPr>
        <w:tc>
          <w:tcPr>
            <w:tcW w:w="710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020E7" w:rsidRPr="004970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20E7" w:rsidRPr="004970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020E7" w:rsidRPr="00086BC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технология коэволюционного взаимодействия в культурно-экологической образовательной среде: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020E7" w:rsidRPr="004970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20E7" w:rsidRPr="004970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Серебрякова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Экологическое образование в дошкольном возрасте: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C020E7" w:rsidRPr="004970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Кочуров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 окружающей среды. 10-11 кл.: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Вентана-Граф, 2010</w:t>
            </w:r>
          </w:p>
        </w:tc>
      </w:tr>
      <w:tr w:rsidR="00C020E7" w:rsidRPr="004970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Рациональное природопользование: Примерная программа курса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C020E7" w:rsidRPr="00086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Глебова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природопользования при изучении городского ландшафта: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020E7" w:rsidRPr="004970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020E7" w:rsidRPr="004970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Винокурова Н.Ф.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Глобализация и духовное возрождение: Рабочая тетрадь: [для уч-ся 10-11 кл.]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020E7" w:rsidRPr="00086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Макшеева А.И., Иваньковская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 культура: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C020E7" w:rsidRPr="004970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Демидова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геоэкологического образования: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020E7" w:rsidRPr="00086B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экологического воспитания дошкольников</w:t>
            </w:r>
          </w:p>
        </w:tc>
      </w:tr>
      <w:tr w:rsidR="00C020E7" w:rsidRPr="00086B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формы и методы экологического образования и воспитания школьников в общеобразовательных учреждениях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020E7" w:rsidRPr="004970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C020E7" w:rsidRPr="004970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</w:tbl>
    <w:p w:rsidR="00C020E7" w:rsidRPr="00086BC5" w:rsidRDefault="00C020E7">
      <w:pPr>
        <w:rPr>
          <w:sz w:val="2"/>
          <w:szCs w:val="2"/>
          <w:lang w:val="ru-RU"/>
        </w:rPr>
      </w:pPr>
      <w:r w:rsidRPr="00086BC5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6"/>
        <w:gridCol w:w="3692"/>
        <w:gridCol w:w="4814"/>
        <w:gridCol w:w="968"/>
      </w:tblGrid>
      <w:tr w:rsidR="00C020E7" w:rsidRPr="004970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C020E7" w:rsidRPr="00497077" w:rsidRDefault="00C020E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497077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020E7" w:rsidRPr="00086BC5">
        <w:trPr>
          <w:trHeight w:hRule="exact" w:val="277"/>
        </w:trPr>
        <w:tc>
          <w:tcPr>
            <w:tcW w:w="766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020E7" w:rsidRPr="00086BC5" w:rsidRDefault="00C020E7">
            <w:pPr>
              <w:rPr>
                <w:lang w:val="ru-RU"/>
              </w:rPr>
            </w:pPr>
          </w:p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C020E7" w:rsidRPr="004970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/>
        </w:tc>
      </w:tr>
      <w:tr w:rsidR="00C020E7" w:rsidRPr="00086BC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C020E7" w:rsidRPr="00086BC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020E7" w:rsidRPr="004970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497077" w:rsidRDefault="00C020E7">
            <w:pPr>
              <w:spacing w:after="0" w:line="240" w:lineRule="auto"/>
              <w:rPr>
                <w:sz w:val="19"/>
                <w:szCs w:val="19"/>
              </w:rPr>
            </w:pP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C020E7" w:rsidRPr="00497077">
        <w:trPr>
          <w:trHeight w:hRule="exact" w:val="277"/>
        </w:trPr>
        <w:tc>
          <w:tcPr>
            <w:tcW w:w="766" w:type="dxa"/>
          </w:tcPr>
          <w:p w:rsidR="00C020E7" w:rsidRPr="00497077" w:rsidRDefault="00C020E7"/>
        </w:tc>
        <w:tc>
          <w:tcPr>
            <w:tcW w:w="3913" w:type="dxa"/>
          </w:tcPr>
          <w:p w:rsidR="00C020E7" w:rsidRPr="00497077" w:rsidRDefault="00C020E7"/>
        </w:tc>
        <w:tc>
          <w:tcPr>
            <w:tcW w:w="5104" w:type="dxa"/>
          </w:tcPr>
          <w:p w:rsidR="00C020E7" w:rsidRPr="00497077" w:rsidRDefault="00C020E7"/>
        </w:tc>
        <w:tc>
          <w:tcPr>
            <w:tcW w:w="993" w:type="dxa"/>
          </w:tcPr>
          <w:p w:rsidR="00C020E7" w:rsidRPr="00497077" w:rsidRDefault="00C020E7"/>
        </w:tc>
      </w:tr>
      <w:tr w:rsidR="00C020E7" w:rsidRPr="00086BC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020E7" w:rsidRPr="00086BC5">
        <w:trPr>
          <w:trHeight w:hRule="exact" w:val="201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Экологическое образование для устойчивого развития: традиции и инновации. Коллективная монография. Н. Новгород, 2015 г.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дициплины представлен в Приложении 2.</w:t>
            </w: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020E7" w:rsidRPr="00086BC5" w:rsidRDefault="00C020E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"Рейтинговая система оценки качества подготовки студентов" 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4970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86B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020E7" w:rsidRPr="00086BC5" w:rsidRDefault="00C020E7">
      <w:pPr>
        <w:rPr>
          <w:lang w:val="ru-RU"/>
        </w:rPr>
      </w:pPr>
    </w:p>
    <w:sectPr w:rsidR="00C020E7" w:rsidRPr="00086BC5" w:rsidSect="001928A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086BC5"/>
    <w:rsid w:val="001928A4"/>
    <w:rsid w:val="001F0BC7"/>
    <w:rsid w:val="00497077"/>
    <w:rsid w:val="004E1B16"/>
    <w:rsid w:val="00C020E7"/>
    <w:rsid w:val="00D31453"/>
    <w:rsid w:val="00E209E2"/>
    <w:rsid w:val="00ED19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928A4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8</Pages>
  <Words>1928</Words>
  <Characters>10995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МЭП-18_plx_Экологическая культура учителя_</dc:title>
  <dc:subject/>
  <dc:creator>FastReport.NET</dc:creator>
  <cp:keywords/>
  <dc:description/>
  <cp:lastModifiedBy>Козлов А.В.</cp:lastModifiedBy>
  <cp:revision>2</cp:revision>
  <dcterms:created xsi:type="dcterms:W3CDTF">2019-08-27T18:57:00Z</dcterms:created>
  <dcterms:modified xsi:type="dcterms:W3CDTF">2019-08-27T18:58:00Z</dcterms:modified>
</cp:coreProperties>
</file>